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52C31" w14:textId="77777777" w:rsidR="00AC2D7E" w:rsidRPr="00AC2D7E" w:rsidRDefault="00AC2D7E" w:rsidP="00AC2D7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C2D7E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3 </w:t>
      </w:r>
    </w:p>
    <w:p w14:paraId="798D43AA" w14:textId="77777777" w:rsidR="00AC2D7E" w:rsidRPr="00AC2D7E" w:rsidRDefault="00AC2D7E" w:rsidP="00AC2D7E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C2D7E">
        <w:rPr>
          <w:rFonts w:ascii="Times New Roman" w:hAnsi="Times New Roman" w:cs="Times New Roman"/>
          <w:b/>
          <w:sz w:val="32"/>
          <w:szCs w:val="28"/>
        </w:rPr>
        <w:t>ДЕКЛАРАЦИЯ</w:t>
      </w:r>
    </w:p>
    <w:p w14:paraId="3B69D83B" w14:textId="77777777" w:rsidR="00AC2D7E" w:rsidRPr="00AC2D7E" w:rsidRDefault="00AC2D7E" w:rsidP="00AC2D7E">
      <w:pPr>
        <w:rPr>
          <w:rFonts w:ascii="Times New Roman" w:hAnsi="Times New Roman" w:cs="Times New Roman"/>
          <w:sz w:val="24"/>
          <w:szCs w:val="20"/>
          <w:lang w:val="ru-RU" w:eastAsia="en-US"/>
        </w:rPr>
      </w:pPr>
      <w:r w:rsidRPr="00AC2D7E">
        <w:rPr>
          <w:rFonts w:ascii="Times New Roman" w:hAnsi="Times New Roman" w:cs="Times New Roman"/>
          <w:sz w:val="24"/>
          <w:lang w:val="ru-RU"/>
        </w:rPr>
        <w:t xml:space="preserve">Долуподписаният/-ната/ </w:t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</w:p>
    <w:p w14:paraId="6699127E" w14:textId="77777777" w:rsidR="00AC2D7E" w:rsidRPr="00AC2D7E" w:rsidRDefault="00AC2D7E" w:rsidP="00AC2D7E">
      <w:pPr>
        <w:rPr>
          <w:rFonts w:ascii="Times New Roman" w:hAnsi="Times New Roman" w:cs="Times New Roman"/>
          <w:i/>
          <w:iCs/>
          <w:sz w:val="24"/>
          <w:lang w:val="ru-RU"/>
        </w:rPr>
      </w:pPr>
      <w:r w:rsidRPr="00AC2D7E">
        <w:rPr>
          <w:rFonts w:ascii="Times New Roman" w:hAnsi="Times New Roman" w:cs="Times New Roman"/>
          <w:i/>
          <w:iCs/>
          <w:lang w:val="ru-RU"/>
        </w:rPr>
        <w:t>(собственобащинофамилноиме)</w:t>
      </w:r>
    </w:p>
    <w:p w14:paraId="19675B6B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</w:p>
    <w:p w14:paraId="2D2AE413" w14:textId="77777777" w:rsidR="00AC2D7E" w:rsidRPr="005751F2" w:rsidRDefault="00AC2D7E" w:rsidP="00AC2D7E">
      <w:pPr>
        <w:rPr>
          <w:rFonts w:ascii="Times New Roman" w:hAnsi="Times New Roman" w:cs="Times New Roman"/>
          <w:sz w:val="24"/>
          <w:lang w:val="ru-RU"/>
        </w:rPr>
      </w:pPr>
      <w:r w:rsidRPr="00AC2D7E">
        <w:rPr>
          <w:rFonts w:ascii="Times New Roman" w:hAnsi="Times New Roman" w:cs="Times New Roman"/>
          <w:sz w:val="24"/>
          <w:lang w:val="ru-RU"/>
        </w:rPr>
        <w:t>ЕГН/ЛНЧ</w:t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lang w:val="ru-RU"/>
        </w:rPr>
        <w:t xml:space="preserve">, притежаващ/а лична карта/паспорт № </w:t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  <w:t>__________</w:t>
      </w:r>
      <w:r w:rsidRPr="00AC2D7E">
        <w:rPr>
          <w:rFonts w:ascii="Times New Roman" w:hAnsi="Times New Roman" w:cs="Times New Roman"/>
          <w:sz w:val="24"/>
          <w:lang w:val="ru-RU"/>
        </w:rPr>
        <w:t xml:space="preserve">, </w:t>
      </w:r>
    </w:p>
    <w:p w14:paraId="617C7C53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</w:p>
    <w:p w14:paraId="7FBA6AAB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  <w:r w:rsidRPr="00AC2D7E">
        <w:rPr>
          <w:rFonts w:ascii="Times New Roman" w:hAnsi="Times New Roman" w:cs="Times New Roman"/>
          <w:sz w:val="24"/>
          <w:lang w:val="ru-RU"/>
        </w:rPr>
        <w:t>издадена на</w:t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lang w:val="ru-RU"/>
        </w:rPr>
        <w:t xml:space="preserve">   от    МВР  –  гр.</w:t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</w:r>
      <w:r w:rsidRPr="00AC2D7E">
        <w:rPr>
          <w:rFonts w:ascii="Times New Roman" w:hAnsi="Times New Roman" w:cs="Times New Roman"/>
          <w:sz w:val="24"/>
          <w:u w:val="single"/>
          <w:lang w:val="ru-RU"/>
        </w:rPr>
        <w:tab/>
        <w:t>_________</w:t>
      </w:r>
      <w:r w:rsidRPr="00AC2D7E">
        <w:rPr>
          <w:rFonts w:ascii="Times New Roman" w:hAnsi="Times New Roman" w:cs="Times New Roman"/>
          <w:sz w:val="24"/>
          <w:lang w:val="ru-RU"/>
        </w:rPr>
        <w:t xml:space="preserve">, </w:t>
      </w:r>
    </w:p>
    <w:p w14:paraId="2D9B1F41" w14:textId="77777777" w:rsidR="00AC2D7E" w:rsidRPr="00AC2D7E" w:rsidRDefault="00AC2D7E" w:rsidP="00AC2D7E">
      <w:pPr>
        <w:rPr>
          <w:rFonts w:ascii="Times New Roman" w:hAnsi="Times New Roman" w:cs="Times New Roman"/>
          <w:i/>
          <w:iCs/>
          <w:sz w:val="24"/>
          <w:lang w:val="ru-RU"/>
        </w:rPr>
      </w:pPr>
      <w:r w:rsidRPr="00AC2D7E">
        <w:rPr>
          <w:rFonts w:ascii="Times New Roman" w:hAnsi="Times New Roman" w:cs="Times New Roman"/>
          <w:i/>
          <w:iCs/>
          <w:lang w:val="ru-RU"/>
        </w:rPr>
        <w:t xml:space="preserve">                             (дата на издаване)                                          (място на издаване)</w:t>
      </w:r>
    </w:p>
    <w:p w14:paraId="330AC147" w14:textId="77777777" w:rsidR="00AC2D7E" w:rsidRPr="00AC2D7E" w:rsidRDefault="00AC2D7E" w:rsidP="00AC2D7E">
      <w:pPr>
        <w:rPr>
          <w:rFonts w:ascii="Times New Roman" w:hAnsi="Times New Roman" w:cs="Times New Roman"/>
          <w:sz w:val="24"/>
        </w:rPr>
      </w:pPr>
    </w:p>
    <w:p w14:paraId="3EA59144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  <w:r w:rsidRPr="00AC2D7E">
        <w:rPr>
          <w:rFonts w:ascii="Times New Roman" w:hAnsi="Times New Roman" w:cs="Times New Roman"/>
          <w:sz w:val="24"/>
          <w:lang w:val="ru-RU"/>
        </w:rPr>
        <w:t>в качеството ми  на представляващ  ___________________________________________</w:t>
      </w:r>
    </w:p>
    <w:p w14:paraId="70C2BAB0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  <w:r w:rsidRPr="00AC2D7E">
        <w:rPr>
          <w:rFonts w:ascii="Times New Roman" w:hAnsi="Times New Roman" w:cs="Times New Roman"/>
          <w:i/>
          <w:lang w:val="ru-RU"/>
        </w:rPr>
        <w:t>(посочва се длъжността и качеството, в коетолицетоима право да  представлява и управляв</w:t>
      </w:r>
      <w:r w:rsidRPr="00AC2D7E">
        <w:rPr>
          <w:rFonts w:ascii="Times New Roman" w:hAnsi="Times New Roman" w:cs="Times New Roman"/>
          <w:i/>
        </w:rPr>
        <w:t>а</w:t>
      </w:r>
      <w:r w:rsidRPr="00AC2D7E">
        <w:rPr>
          <w:rFonts w:ascii="Times New Roman" w:hAnsi="Times New Roman" w:cs="Times New Roman"/>
          <w:i/>
          <w:lang w:val="ru-RU"/>
        </w:rPr>
        <w:t xml:space="preserve">.) </w:t>
      </w:r>
    </w:p>
    <w:p w14:paraId="7980DBBC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</w:p>
    <w:p w14:paraId="5F7AA76B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  <w:r w:rsidRPr="00AC2D7E">
        <w:rPr>
          <w:rFonts w:ascii="Times New Roman" w:hAnsi="Times New Roman" w:cs="Times New Roman"/>
          <w:sz w:val="24"/>
          <w:lang w:val="ru-RU"/>
        </w:rPr>
        <w:t>на ________________________________________________________________  ,</w:t>
      </w:r>
    </w:p>
    <w:p w14:paraId="7F7591E7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  <w:r w:rsidRPr="00AC2D7E">
        <w:rPr>
          <w:rFonts w:ascii="Times New Roman" w:hAnsi="Times New Roman" w:cs="Times New Roman"/>
          <w:sz w:val="24"/>
          <w:lang w:val="ru-RU"/>
        </w:rPr>
        <w:t xml:space="preserve">                                            (</w:t>
      </w:r>
      <w:r w:rsidRPr="00AC2D7E">
        <w:rPr>
          <w:rFonts w:ascii="Times New Roman" w:hAnsi="Times New Roman" w:cs="Times New Roman"/>
          <w:i/>
          <w:lang w:val="ru-RU"/>
        </w:rPr>
        <w:t>наименование на бенефициента</w:t>
      </w:r>
      <w:r w:rsidRPr="00AC2D7E">
        <w:rPr>
          <w:rFonts w:ascii="Times New Roman" w:hAnsi="Times New Roman" w:cs="Times New Roman"/>
          <w:sz w:val="24"/>
          <w:lang w:val="ru-RU"/>
        </w:rPr>
        <w:t>)</w:t>
      </w:r>
    </w:p>
    <w:p w14:paraId="5C6B498C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</w:p>
    <w:p w14:paraId="1AF158CD" w14:textId="77777777" w:rsidR="00AC2D7E" w:rsidRPr="00AC2D7E" w:rsidRDefault="00AC2D7E" w:rsidP="00AC2D7E">
      <w:pPr>
        <w:rPr>
          <w:rFonts w:ascii="Times New Roman" w:hAnsi="Times New Roman" w:cs="Times New Roman"/>
          <w:sz w:val="24"/>
          <w:lang w:val="ru-RU"/>
        </w:rPr>
      </w:pPr>
      <w:r w:rsidRPr="00AC2D7E">
        <w:rPr>
          <w:rFonts w:ascii="Times New Roman" w:hAnsi="Times New Roman" w:cs="Times New Roman"/>
          <w:sz w:val="24"/>
          <w:lang w:val="ru-RU"/>
        </w:rPr>
        <w:t xml:space="preserve">адрес на управление ________________,  </w:t>
      </w:r>
      <w:r w:rsidRPr="00AC2D7E">
        <w:rPr>
          <w:rFonts w:ascii="Times New Roman" w:hAnsi="Times New Roman" w:cs="Times New Roman"/>
          <w:sz w:val="24"/>
        </w:rPr>
        <w:t xml:space="preserve">ЕИК </w:t>
      </w:r>
      <w:r w:rsidRPr="00AC2D7E">
        <w:rPr>
          <w:rFonts w:ascii="Times New Roman" w:hAnsi="Times New Roman" w:cs="Times New Roman"/>
          <w:sz w:val="24"/>
          <w:lang w:val="ru-RU"/>
        </w:rPr>
        <w:t>_______________________</w:t>
      </w:r>
    </w:p>
    <w:p w14:paraId="37E87B40" w14:textId="77777777" w:rsidR="00AC2D7E" w:rsidRPr="005751F2" w:rsidRDefault="00AC2D7E" w:rsidP="00AC2D7E">
      <w:pPr>
        <w:spacing w:line="360" w:lineRule="auto"/>
        <w:ind w:firstLine="53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CCD2ABA" w14:textId="77777777" w:rsidR="00AC2D7E" w:rsidRPr="00AC2D7E" w:rsidRDefault="00AC2D7E" w:rsidP="00AC2D7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D7E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15ED11AA" w14:textId="77777777" w:rsidR="00AC2D7E" w:rsidRPr="00AC2D7E" w:rsidRDefault="00AC2D7E" w:rsidP="00AC2D7E">
      <w:pPr>
        <w:rPr>
          <w:rFonts w:ascii="Times New Roman" w:hAnsi="Times New Roman" w:cs="Times New Roman"/>
          <w:sz w:val="24"/>
          <w:szCs w:val="24"/>
        </w:rPr>
      </w:pPr>
      <w:r w:rsidRPr="00AC2D7E">
        <w:rPr>
          <w:rFonts w:ascii="Times New Roman" w:hAnsi="Times New Roman" w:cs="Times New Roman"/>
          <w:sz w:val="24"/>
          <w:szCs w:val="24"/>
        </w:rPr>
        <w:t>Към датата на подаване на искане за плащане:</w:t>
      </w:r>
    </w:p>
    <w:p w14:paraId="42CB7668" w14:textId="77777777" w:rsidR="00AC2D7E" w:rsidRPr="00AC2D7E" w:rsidRDefault="00AC2D7E" w:rsidP="00AC2D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D7E">
        <w:rPr>
          <w:rFonts w:ascii="Times New Roman" w:hAnsi="Times New Roman" w:cs="Times New Roman"/>
          <w:sz w:val="24"/>
          <w:szCs w:val="24"/>
        </w:rPr>
        <w:t>Не съм регистриран по ЗДДС</w:t>
      </w:r>
      <w:r w:rsidRPr="00AC2D7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28A50D8" w14:textId="77777777" w:rsidR="00AC2D7E" w:rsidRPr="00AC2D7E" w:rsidRDefault="00AC2D7E" w:rsidP="00AC2D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D7E">
        <w:rPr>
          <w:rFonts w:ascii="Times New Roman" w:hAnsi="Times New Roman" w:cs="Times New Roman"/>
          <w:sz w:val="24"/>
          <w:szCs w:val="24"/>
        </w:rPr>
        <w:t xml:space="preserve">При промяна на статута си по ЗДДС няма да упражнявам правото си на данъчен кредит по чл. 74 или чл. 76 от ЗДДС за налични активи и получени услуги, </w:t>
      </w:r>
      <w:r w:rsidRPr="00AC2D7E">
        <w:rPr>
          <w:rFonts w:ascii="Times New Roman" w:hAnsi="Times New Roman" w:cs="Times New Roman"/>
          <w:sz w:val="24"/>
          <w:szCs w:val="24"/>
        </w:rPr>
        <w:lastRenderedPageBreak/>
        <w:t>финансирани по Програмата за развитие на селските райони (20</w:t>
      </w:r>
      <w:r w:rsidRPr="005751F2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Pr="00AC2D7E">
        <w:rPr>
          <w:rFonts w:ascii="Times New Roman" w:hAnsi="Times New Roman" w:cs="Times New Roman"/>
          <w:sz w:val="24"/>
          <w:szCs w:val="24"/>
        </w:rPr>
        <w:t>-20</w:t>
      </w:r>
      <w:r w:rsidRPr="005751F2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AC2D7E">
        <w:rPr>
          <w:rFonts w:ascii="Times New Roman" w:hAnsi="Times New Roman" w:cs="Times New Roman"/>
          <w:sz w:val="24"/>
          <w:szCs w:val="24"/>
        </w:rPr>
        <w:t>)г. преди датата на регистрация по ЗДДС.</w:t>
      </w:r>
    </w:p>
    <w:p w14:paraId="5F4C38DF" w14:textId="77777777" w:rsidR="00AC2D7E" w:rsidRPr="00AC2D7E" w:rsidRDefault="00AC2D7E" w:rsidP="00AC2D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D7E">
        <w:rPr>
          <w:rFonts w:ascii="Times New Roman" w:hAnsi="Times New Roman" w:cs="Times New Roman"/>
          <w:sz w:val="24"/>
          <w:szCs w:val="24"/>
        </w:rPr>
        <w:t>При промяна на статута си по ЗДДС, се задължавам да информирам Разплащателната Агенция в срок до 5 работни дни от промяната.</w:t>
      </w:r>
    </w:p>
    <w:p w14:paraId="0A2EAB04" w14:textId="77777777" w:rsidR="00AC2D7E" w:rsidRPr="00AC2D7E" w:rsidRDefault="00AC2D7E" w:rsidP="00AC2D7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2D7E">
        <w:rPr>
          <w:rFonts w:ascii="Times New Roman" w:hAnsi="Times New Roman" w:cs="Times New Roman"/>
          <w:sz w:val="24"/>
          <w:szCs w:val="24"/>
        </w:rPr>
        <w:t xml:space="preserve">За всеки включен в искането невъзстановим ДДС, се задължавам да представя на Разплащателната Агенция заверено копие „вярно с оригинала” от дневника за покупки, за съответните данъчни периоди по чл. 72, ал. 1 от ЗДДС, от които е видно, че не съм ползвал данъчен кредит. </w:t>
      </w:r>
    </w:p>
    <w:p w14:paraId="3B63706D" w14:textId="77777777" w:rsidR="00AC2D7E" w:rsidRPr="00AC2D7E" w:rsidRDefault="00AC2D7E" w:rsidP="00AC2D7E">
      <w:pPr>
        <w:rPr>
          <w:rFonts w:ascii="Times New Roman" w:hAnsi="Times New Roman" w:cs="Times New Roman"/>
          <w:sz w:val="24"/>
          <w:szCs w:val="24"/>
        </w:rPr>
      </w:pPr>
    </w:p>
    <w:p w14:paraId="70DCD35F" w14:textId="77777777" w:rsidR="00AC2D7E" w:rsidRPr="00AC2D7E" w:rsidRDefault="00AC2D7E" w:rsidP="00AC2D7E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AC2D7E">
        <w:rPr>
          <w:rFonts w:ascii="Times New Roman" w:hAnsi="Times New Roman" w:cs="Times New Roman"/>
          <w:sz w:val="24"/>
          <w:szCs w:val="24"/>
        </w:rPr>
        <w:t xml:space="preserve">Известна ми е наказателната отговорност по чл. 313 </w:t>
      </w:r>
      <w:r w:rsidRPr="00AC2D7E">
        <w:rPr>
          <w:rFonts w:ascii="Times New Roman" w:hAnsi="Times New Roman" w:cs="Times New Roman"/>
          <w:sz w:val="24"/>
        </w:rPr>
        <w:t>ичл.248 а</w:t>
      </w:r>
      <w:r w:rsidRPr="00AC2D7E">
        <w:rPr>
          <w:rFonts w:ascii="Times New Roman" w:hAnsi="Times New Roman" w:cs="Times New Roman"/>
          <w:sz w:val="24"/>
          <w:szCs w:val="24"/>
        </w:rPr>
        <w:t>от НК за предоставени от мен неверни данни.</w:t>
      </w:r>
    </w:p>
    <w:p w14:paraId="62A5D22E" w14:textId="77777777" w:rsidR="00AC2D7E" w:rsidRPr="00AC2D7E" w:rsidRDefault="00AC2D7E" w:rsidP="00AC2D7E">
      <w:pPr>
        <w:rPr>
          <w:rFonts w:ascii="Times New Roman" w:hAnsi="Times New Roman" w:cs="Times New Roman"/>
          <w:sz w:val="24"/>
          <w:szCs w:val="24"/>
        </w:rPr>
      </w:pPr>
      <w:r w:rsidRPr="00AC2D7E">
        <w:rPr>
          <w:rFonts w:ascii="Times New Roman" w:hAnsi="Times New Roman" w:cs="Times New Roman"/>
          <w:sz w:val="24"/>
          <w:szCs w:val="24"/>
        </w:rPr>
        <w:t>Дата: ........................</w:t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  <w:t>Декларатор: .......................</w:t>
      </w:r>
    </w:p>
    <w:p w14:paraId="0E7D137E" w14:textId="77777777" w:rsidR="00AC2D7E" w:rsidRPr="00AC2D7E" w:rsidRDefault="00AC2D7E" w:rsidP="00AC2D7E">
      <w:pPr>
        <w:rPr>
          <w:rFonts w:ascii="Times New Roman" w:hAnsi="Times New Roman" w:cs="Times New Roman"/>
          <w:sz w:val="24"/>
          <w:szCs w:val="20"/>
          <w:lang w:val="en-GB" w:eastAsia="en-US"/>
        </w:rPr>
      </w:pPr>
      <w:r w:rsidRPr="00AC2D7E">
        <w:rPr>
          <w:rFonts w:ascii="Times New Roman" w:hAnsi="Times New Roman" w:cs="Times New Roman"/>
          <w:sz w:val="24"/>
          <w:szCs w:val="24"/>
        </w:rPr>
        <w:t>гр...............................</w:t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</w:r>
      <w:r w:rsidRPr="00AC2D7E">
        <w:rPr>
          <w:rFonts w:ascii="Times New Roman" w:hAnsi="Times New Roman" w:cs="Times New Roman"/>
          <w:sz w:val="24"/>
          <w:szCs w:val="24"/>
        </w:rPr>
        <w:tab/>
        <w:t xml:space="preserve">          /подпис/</w:t>
      </w:r>
    </w:p>
    <w:sectPr w:rsidR="00AC2D7E" w:rsidRPr="00AC2D7E" w:rsidSect="003011A1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C29E2" w14:textId="77777777" w:rsidR="00E74428" w:rsidRDefault="00E74428" w:rsidP="003011A1">
      <w:pPr>
        <w:spacing w:after="0" w:line="240" w:lineRule="auto"/>
      </w:pPr>
      <w:r>
        <w:separator/>
      </w:r>
    </w:p>
  </w:endnote>
  <w:endnote w:type="continuationSeparator" w:id="0">
    <w:p w14:paraId="6A2174E2" w14:textId="77777777" w:rsidR="00E74428" w:rsidRDefault="00E74428" w:rsidP="00301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D9717" w14:textId="77777777" w:rsidR="006B0AB7" w:rsidRDefault="006B0AB7" w:rsidP="006B0AB7">
    <w:pPr>
      <w:pStyle w:val="Footer"/>
      <w:jc w:val="center"/>
      <w:rPr>
        <w:rFonts w:ascii="Times New Roman" w:hAnsi="Times New Roman"/>
        <w:sz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35D12" w14:textId="77777777" w:rsidR="006B0AB7" w:rsidRDefault="006B0AB7" w:rsidP="006B0AB7">
    <w:pPr>
      <w:pStyle w:val="Footer"/>
      <w:jc w:val="center"/>
      <w:rPr>
        <w:rFonts w:ascii="Times New Roman" w:hAnsi="Times New Roman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BB251" w14:textId="77777777" w:rsidR="00E74428" w:rsidRDefault="00E74428" w:rsidP="003011A1">
      <w:pPr>
        <w:spacing w:after="0" w:line="240" w:lineRule="auto"/>
      </w:pPr>
      <w:r>
        <w:separator/>
      </w:r>
    </w:p>
  </w:footnote>
  <w:footnote w:type="continuationSeparator" w:id="0">
    <w:p w14:paraId="51FFC82A" w14:textId="77777777" w:rsidR="00E74428" w:rsidRDefault="00E74428" w:rsidP="00301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3366FF"/>
        <w:left w:val="single" w:sz="4" w:space="0" w:color="3366FF"/>
        <w:bottom w:val="single" w:sz="4" w:space="0" w:color="3366FF"/>
        <w:right w:val="single" w:sz="4" w:space="0" w:color="3366FF"/>
        <w:insideH w:val="single" w:sz="4" w:space="0" w:color="3366FF"/>
        <w:insideV w:val="single" w:sz="4" w:space="0" w:color="3366FF"/>
      </w:tblBorders>
      <w:tblLook w:val="01E0" w:firstRow="1" w:lastRow="1" w:firstColumn="1" w:lastColumn="1" w:noHBand="0" w:noVBand="0"/>
    </w:tblPr>
    <w:tblGrid>
      <w:gridCol w:w="2112"/>
      <w:gridCol w:w="1674"/>
      <w:gridCol w:w="3133"/>
      <w:gridCol w:w="2141"/>
    </w:tblGrid>
    <w:tr w:rsidR="005751F2" w:rsidRPr="00F956BF" w14:paraId="37B93656" w14:textId="77777777" w:rsidTr="000A1C8A">
      <w:trPr>
        <w:trHeight w:val="1187"/>
        <w:jc w:val="center"/>
      </w:trPr>
      <w:tc>
        <w:tcPr>
          <w:tcW w:w="2457" w:type="dxa"/>
        </w:tcPr>
        <w:p w14:paraId="3D6A7CD9" w14:textId="77777777" w:rsidR="005751F2" w:rsidRPr="00F956BF" w:rsidRDefault="005751F2" w:rsidP="000A1C8A">
          <w:pPr>
            <w:jc w:val="center"/>
            <w:rPr>
              <w:lang w:val="ru-RU"/>
            </w:rPr>
          </w:pPr>
          <w:r w:rsidRPr="00F956BF">
            <w:rPr>
              <w:noProof/>
            </w:rPr>
            <w:drawing>
              <wp:inline distT="0" distB="0" distL="0" distR="0" wp14:anchorId="4CE95D1D" wp14:editId="2FA60CFC">
                <wp:extent cx="1209675" cy="609600"/>
                <wp:effectExtent l="19050" t="0" r="9525" b="0"/>
                <wp:docPr id="1" name="Картин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6" w:type="dxa"/>
        </w:tcPr>
        <w:p w14:paraId="394473E4" w14:textId="77777777" w:rsidR="005751F2" w:rsidRPr="00F956BF" w:rsidRDefault="005751F2" w:rsidP="000A1C8A">
          <w:pPr>
            <w:jc w:val="center"/>
          </w:pPr>
          <w:r w:rsidRPr="00F956BF">
            <w:rPr>
              <w:i/>
              <w:iCs/>
              <w:noProof/>
            </w:rPr>
            <w:drawing>
              <wp:inline distT="0" distB="0" distL="0" distR="0" wp14:anchorId="104CE529" wp14:editId="70FFFF8D">
                <wp:extent cx="933450" cy="657225"/>
                <wp:effectExtent l="19050" t="0" r="0" b="0"/>
                <wp:docPr id="11" name="Картин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6" w:type="dxa"/>
          <w:tcBorders>
            <w:right w:val="single" w:sz="4" w:space="0" w:color="auto"/>
          </w:tcBorders>
        </w:tcPr>
        <w:p w14:paraId="121EC141" w14:textId="77777777" w:rsidR="005751F2" w:rsidRPr="00F956BF" w:rsidRDefault="005751F2" w:rsidP="000A1C8A">
          <w:pPr>
            <w:jc w:val="center"/>
          </w:pPr>
          <w:r w:rsidRPr="00F956BF">
            <w:rPr>
              <w:noProof/>
            </w:rPr>
            <w:drawing>
              <wp:inline distT="0" distB="0" distL="0" distR="0" wp14:anchorId="27FBC421" wp14:editId="009FDBDE">
                <wp:extent cx="1885950" cy="628650"/>
                <wp:effectExtent l="19050" t="0" r="0" b="0"/>
                <wp:docPr id="12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9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tcBorders>
            <w:left w:val="single" w:sz="4" w:space="0" w:color="auto"/>
          </w:tcBorders>
        </w:tcPr>
        <w:p w14:paraId="40E8A2C5" w14:textId="77777777" w:rsidR="005751F2" w:rsidRPr="00F956BF" w:rsidRDefault="005751F2" w:rsidP="000A1C8A">
          <w:pPr>
            <w:jc w:val="center"/>
            <w:rPr>
              <w:color w:val="0000FF"/>
            </w:rPr>
          </w:pPr>
          <w:r w:rsidRPr="00F956BF">
            <w:rPr>
              <w:noProof/>
              <w:color w:val="0000FF"/>
            </w:rPr>
            <w:drawing>
              <wp:anchor distT="0" distB="0" distL="114300" distR="114300" simplePos="0" relativeHeight="251659264" behindDoc="0" locked="0" layoutInCell="1" allowOverlap="1" wp14:anchorId="0FC277C4" wp14:editId="327962D0">
                <wp:simplePos x="0" y="0"/>
                <wp:positionH relativeFrom="margin">
                  <wp:posOffset>65405</wp:posOffset>
                </wp:positionH>
                <wp:positionV relativeFrom="margin">
                  <wp:posOffset>33655</wp:posOffset>
                </wp:positionV>
                <wp:extent cx="1236345" cy="636905"/>
                <wp:effectExtent l="19050" t="0" r="1905" b="0"/>
                <wp:wrapSquare wrapText="bothSides"/>
                <wp:docPr id="13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/>
                        <a:srcRect l="38361" t="38747" r="1385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6345" cy="636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5751F2" w:rsidRPr="00973F47" w14:paraId="08F57204" w14:textId="77777777" w:rsidTr="000A1C8A">
      <w:trPr>
        <w:jc w:val="center"/>
      </w:trPr>
      <w:tc>
        <w:tcPr>
          <w:tcW w:w="10994" w:type="dxa"/>
          <w:gridSpan w:val="4"/>
        </w:tcPr>
        <w:p w14:paraId="576641C1" w14:textId="77777777" w:rsidR="005751F2" w:rsidRPr="00973F47" w:rsidRDefault="005751F2" w:rsidP="000A1C8A">
          <w:pPr>
            <w:jc w:val="center"/>
            <w:rPr>
              <w:b/>
              <w:iCs/>
              <w:spacing w:val="3"/>
              <w:sz w:val="20"/>
              <w:szCs w:val="20"/>
              <w:lang w:val="ru-RU"/>
            </w:rPr>
          </w:pPr>
          <w:r w:rsidRPr="00973F47">
            <w:rPr>
              <w:b/>
              <w:sz w:val="20"/>
              <w:szCs w:val="20"/>
              <w:lang w:val="ru-RU"/>
            </w:rPr>
            <w:t>Европейски съюз – Европейски структурни и инвестиционнифондове</w:t>
          </w:r>
        </w:p>
      </w:tc>
    </w:tr>
  </w:tbl>
  <w:p w14:paraId="4B23C251" w14:textId="77777777" w:rsidR="005751F2" w:rsidRPr="00973F47" w:rsidRDefault="005751F2" w:rsidP="005751F2">
    <w:pPr>
      <w:pStyle w:val="Header"/>
      <w:jc w:val="center"/>
      <w:rPr>
        <w:b/>
        <w:bCs/>
        <w:sz w:val="20"/>
        <w:lang w:val="ru-RU"/>
      </w:rPr>
    </w:pPr>
    <w:r w:rsidRPr="00973F47">
      <w:rPr>
        <w:b/>
        <w:bCs/>
        <w:sz w:val="20"/>
        <w:lang w:val="ru-RU"/>
      </w:rPr>
      <w:t>Европейскиятземеделски фонд за развитие на селскитерайони</w:t>
    </w:r>
  </w:p>
  <w:p w14:paraId="35E2867A" w14:textId="77777777" w:rsidR="003011A1" w:rsidRPr="005751F2" w:rsidRDefault="003011A1" w:rsidP="005751F2">
    <w:pPr>
      <w:pStyle w:val="Header"/>
      <w:rPr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D7E"/>
    <w:rsid w:val="001A5AB2"/>
    <w:rsid w:val="003011A1"/>
    <w:rsid w:val="005751F2"/>
    <w:rsid w:val="006B0AB7"/>
    <w:rsid w:val="007E0A6E"/>
    <w:rsid w:val="00AC2D7E"/>
    <w:rsid w:val="00BF0044"/>
    <w:rsid w:val="00C407F9"/>
    <w:rsid w:val="00CA7830"/>
    <w:rsid w:val="00E74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87E1CE"/>
  <w15:docId w15:val="{D59A6AED-BE17-49EE-9487-B05F820C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301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">
    <w:name w:val="Горен колонтитул Знак"/>
    <w:basedOn w:val="DefaultParagraphFont"/>
    <w:link w:val="Header"/>
    <w:uiPriority w:val="99"/>
    <w:rsid w:val="003011A1"/>
  </w:style>
  <w:style w:type="paragraph" w:styleId="Footer">
    <w:name w:val="footer"/>
    <w:basedOn w:val="Normal"/>
    <w:link w:val="a0"/>
    <w:uiPriority w:val="99"/>
    <w:unhideWhenUsed/>
    <w:rsid w:val="00301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0">
    <w:name w:val="Долен колонтитул Знак"/>
    <w:basedOn w:val="DefaultParagraphFont"/>
    <w:link w:val="Footer"/>
    <w:uiPriority w:val="99"/>
    <w:rsid w:val="003011A1"/>
  </w:style>
  <w:style w:type="table" w:styleId="TableGrid">
    <w:name w:val="Table Grid"/>
    <w:basedOn w:val="TableNormal"/>
    <w:uiPriority w:val="59"/>
    <w:rsid w:val="0030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1"/>
    <w:uiPriority w:val="99"/>
    <w:semiHidden/>
    <w:unhideWhenUsed/>
    <w:rsid w:val="003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1">
    <w:name w:val="Изнесен текст Знак"/>
    <w:basedOn w:val="DefaultParagraphFont"/>
    <w:link w:val="BalloonText"/>
    <w:uiPriority w:val="99"/>
    <w:semiHidden/>
    <w:rsid w:val="003011A1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6B0AB7"/>
    <w:rPr>
      <w:strike w:val="0"/>
      <w:dstrike w:val="0"/>
      <w:color w:val="33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6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&#1064;&#1072;&#1073;&#1083;&#1086;&#1085;&#1080;\&#1073;&#1083;&#1072;&#1085;&#1082;&#1072;%20&#1052;&#1048;&#1043;%2014-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бланка МИГ 14-20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MIG-2</cp:lastModifiedBy>
  <cp:revision>2</cp:revision>
  <dcterms:created xsi:type="dcterms:W3CDTF">2021-02-01T07:05:00Z</dcterms:created>
  <dcterms:modified xsi:type="dcterms:W3CDTF">2021-02-01T07:05:00Z</dcterms:modified>
</cp:coreProperties>
</file>